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Cotswolds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Cotswolds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Cotswolds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Cotswolds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Cotswolds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Cotswolds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Cotswolds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Cotswolds is estimated to be </w:t>
      </w:r>
      <w:r w:rsidRPr="00773DF7">
        <w:rPr>
          <w:rFonts w:ascii="Libre Franklin Light" w:eastAsia="Times New Roman" w:hAnsi="Libre Franklin Light" w:cs="Calibri Light"/>
          <w:b/>
          <w:bCs/>
          <w:color w:val="C45911" w:themeColor="accent2" w:themeShade="BF"/>
        </w:rPr>
        <w:t xml:space="preserve">£686,296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Cotswolds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Cotswolds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Cotswolds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Cotswolds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Cotswol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Cotswolds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Cotswol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Cotswolds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Cotswolds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Cotswol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Cotswolds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Cotswolds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Cotswolds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Cotswolds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Cotswolds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Cotswolds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£686,296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Cotswolds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£231,180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£16,561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£414,179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£686,296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Cotswolds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Cotswolds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Cotswolds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Cotswolds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Cotswolds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Cotswolds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Cotswolds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Cotswolds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Cotswolds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Cotswolds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Cotswolds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Cotswolds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72BDB20-3B3F-4E06-9E57-D0257AE108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